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008EB">
        <w:rPr>
          <w:rFonts w:ascii="Arial" w:hAnsi="Arial" w:cs="Arial"/>
          <w:b/>
          <w:caps/>
          <w:sz w:val="28"/>
          <w:szCs w:val="28"/>
        </w:rPr>
        <w:t>2491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008E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Nacional da Consciência Negra, celebrado em 20 de novembro.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B008EB">
        <w:rPr>
          <w:rFonts w:ascii="Arial" w:hAnsi="Arial" w:cs="Arial"/>
        </w:rPr>
        <w:t xml:space="preserve">Moção Comemorativa pelo </w:t>
      </w:r>
      <w:r w:rsidR="00B008EB" w:rsidRPr="00B008EB">
        <w:rPr>
          <w:rFonts w:ascii="Arial" w:hAnsi="Arial" w:cs="Arial"/>
        </w:rPr>
        <w:t>transcurso do Dia Nacional da Consciência Negra, celebrado em 20 de novembro.</w:t>
      </w:r>
    </w:p>
    <w:p w:rsidR="00B008EB" w:rsidRPr="00BF791A" w:rsidRDefault="00B008EB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dessa data na valorização e preservação das raízes étnico-culturais de nossa população.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008EB">
        <w:rPr>
          <w:rFonts w:ascii="Arial" w:hAnsi="Arial" w:cs="Arial"/>
        </w:rPr>
        <w:t>18 de novembro de 2015.</w:t>
      </w:r>
    </w:p>
    <w:p w:rsidR="00B008EB" w:rsidRDefault="00B008E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008EB" w:rsidRDefault="00B008E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008EB" w:rsidRDefault="00B008E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008EB" w:rsidRPr="00B008EB" w:rsidRDefault="00B008EB" w:rsidP="00B008EB">
      <w:pPr>
        <w:jc w:val="center"/>
        <w:rPr>
          <w:rFonts w:ascii="Arial" w:hAnsi="Arial"/>
          <w:b/>
          <w:smallCaps/>
        </w:rPr>
      </w:pPr>
      <w:r w:rsidRPr="00B008EB">
        <w:rPr>
          <w:rFonts w:ascii="Arial" w:hAnsi="Arial"/>
          <w:b/>
          <w:smallCaps/>
        </w:rPr>
        <w:t>VALMIR DO PARQUE MEIA LUA</w:t>
      </w:r>
    </w:p>
    <w:p w:rsidR="00B008EB" w:rsidRPr="00B008EB" w:rsidRDefault="00B008EB" w:rsidP="00B008EB">
      <w:pPr>
        <w:jc w:val="center"/>
        <w:rPr>
          <w:rFonts w:ascii="Arial" w:hAnsi="Arial"/>
        </w:rPr>
      </w:pPr>
      <w:r w:rsidRPr="00B008EB">
        <w:rPr>
          <w:rFonts w:ascii="Arial" w:hAnsi="Arial"/>
        </w:rPr>
        <w:t>Vereador – PSD</w:t>
      </w:r>
      <w:bookmarkStart w:id="0" w:name="_GoBack"/>
      <w:bookmarkEnd w:id="0"/>
    </w:p>
    <w:sectPr w:rsidR="00B008EB" w:rsidRPr="00B008EB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5B6" w:rsidRDefault="005225B6">
      <w:r>
        <w:separator/>
      </w:r>
    </w:p>
  </w:endnote>
  <w:endnote w:type="continuationSeparator" w:id="0">
    <w:p w:rsidR="005225B6" w:rsidRDefault="00522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5B6" w:rsidRDefault="005225B6">
      <w:r>
        <w:separator/>
      </w:r>
    </w:p>
  </w:footnote>
  <w:footnote w:type="continuationSeparator" w:id="0">
    <w:p w:rsidR="005225B6" w:rsidRDefault="00522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021A31" wp14:editId="73B3824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89A75CD" wp14:editId="68A60B5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50F0371" wp14:editId="6C03EE4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DD8E6AB" wp14:editId="351615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225B6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008EB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D46F0-3F65-4673-B9B0-0CBC01AF1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115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2015-11-16T11:58:00Z</dcterms:created>
  <dcterms:modified xsi:type="dcterms:W3CDTF">2015-11-16T11:58:00Z</dcterms:modified>
</cp:coreProperties>
</file>